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78E" w:rsidRDefault="00B6278E" w:rsidP="00B6278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Richard WARMAN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B6278E" w:rsidRDefault="00B6278E" w:rsidP="00B6278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Milborn</w:t>
      </w:r>
      <w:proofErr w:type="spellEnd"/>
      <w:r>
        <w:rPr>
          <w:rFonts w:ascii="Times New Roman" w:eastAsia="Calibri" w:hAnsi="Times New Roman" w:cs="Times New Roman"/>
        </w:rPr>
        <w:t xml:space="preserve"> Port, Somerset. Tanner.</w:t>
      </w:r>
    </w:p>
    <w:p w:rsidR="00B6278E" w:rsidRDefault="00B6278E" w:rsidP="00B6278E">
      <w:pPr>
        <w:rPr>
          <w:rFonts w:ascii="Times New Roman" w:eastAsia="Calibri" w:hAnsi="Times New Roman" w:cs="Times New Roman"/>
        </w:rPr>
      </w:pPr>
    </w:p>
    <w:p w:rsidR="00B6278E" w:rsidRDefault="00B6278E" w:rsidP="00B6278E">
      <w:pPr>
        <w:rPr>
          <w:rFonts w:ascii="Times New Roman" w:eastAsia="Calibri" w:hAnsi="Times New Roman" w:cs="Times New Roman"/>
        </w:rPr>
      </w:pPr>
    </w:p>
    <w:p w:rsidR="00B6278E" w:rsidRDefault="00B6278E" w:rsidP="00B6278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Robert Cary(q.v.) brought a plaint of trespass and taking against him and</w:t>
      </w:r>
    </w:p>
    <w:p w:rsidR="00B6278E" w:rsidRDefault="00B6278E" w:rsidP="00B6278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others.</w:t>
      </w:r>
    </w:p>
    <w:p w:rsidR="00B6278E" w:rsidRDefault="00B6278E" w:rsidP="00B6278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B6278E" w:rsidRDefault="00B6278E" w:rsidP="00B6278E">
      <w:pPr>
        <w:rPr>
          <w:rFonts w:ascii="Times New Roman" w:eastAsia="Calibri" w:hAnsi="Times New Roman" w:cs="Times New Roman"/>
        </w:rPr>
      </w:pPr>
    </w:p>
    <w:p w:rsidR="00B6278E" w:rsidRDefault="00B6278E" w:rsidP="00B6278E">
      <w:pPr>
        <w:rPr>
          <w:rFonts w:ascii="Times New Roman" w:eastAsia="Calibri" w:hAnsi="Times New Roman" w:cs="Times New Roman"/>
        </w:rPr>
      </w:pPr>
    </w:p>
    <w:p w:rsidR="00B6278E" w:rsidRDefault="00B6278E" w:rsidP="00B6278E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30 May 2017</w:t>
      </w:r>
    </w:p>
    <w:p w:rsidR="006B2F86" w:rsidRPr="00E71FC3" w:rsidRDefault="00B627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278E" w:rsidRDefault="00B6278E" w:rsidP="00E71FC3">
      <w:r>
        <w:separator/>
      </w:r>
    </w:p>
  </w:endnote>
  <w:endnote w:type="continuationSeparator" w:id="0">
    <w:p w:rsidR="00B6278E" w:rsidRDefault="00B627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278E" w:rsidRDefault="00B6278E" w:rsidP="00E71FC3">
      <w:r>
        <w:separator/>
      </w:r>
    </w:p>
  </w:footnote>
  <w:footnote w:type="continuationSeparator" w:id="0">
    <w:p w:rsidR="00B6278E" w:rsidRDefault="00B627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78E"/>
    <w:rsid w:val="001A7C09"/>
    <w:rsid w:val="00577BD5"/>
    <w:rsid w:val="00656CBA"/>
    <w:rsid w:val="006A1F77"/>
    <w:rsid w:val="00733BE7"/>
    <w:rsid w:val="00AB52E8"/>
    <w:rsid w:val="00B16D3F"/>
    <w:rsid w:val="00B6278E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9E8E4-D411-4B96-9D1B-44045537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627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2017-06-01T19:22:00Z</dcterms:created>
  <dcterms:modified xsi:type="dcterms:W3CDTF">2017-06-01T19:23:00Z</dcterms:modified>
</cp:coreProperties>
</file>